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C2D79" w14:textId="77777777" w:rsidR="00171D49" w:rsidRDefault="00171D49" w:rsidP="00171D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BRADFORD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fl.1466)</w:t>
      </w:r>
    </w:p>
    <w:p w14:paraId="26898008" w14:textId="77777777" w:rsidR="00171D49" w:rsidRDefault="00171D49" w:rsidP="00171D49">
      <w:pPr>
        <w:pStyle w:val="NoSpacing"/>
        <w:rPr>
          <w:rFonts w:cs="Times New Roman"/>
          <w:szCs w:val="24"/>
        </w:rPr>
      </w:pPr>
    </w:p>
    <w:p w14:paraId="04017D2A" w14:textId="77777777" w:rsidR="00171D49" w:rsidRDefault="00171D49" w:rsidP="00171D49">
      <w:pPr>
        <w:pStyle w:val="NoSpacing"/>
        <w:rPr>
          <w:rFonts w:cs="Times New Roman"/>
          <w:szCs w:val="24"/>
        </w:rPr>
      </w:pPr>
    </w:p>
    <w:p w14:paraId="482B67F5" w14:textId="77777777" w:rsidR="00171D49" w:rsidRDefault="00171D49" w:rsidP="00171D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Jan.1466</w:t>
      </w:r>
      <w:r>
        <w:rPr>
          <w:rFonts w:cs="Times New Roman"/>
          <w:szCs w:val="24"/>
        </w:rPr>
        <w:tab/>
        <w:t>He was on a commission of the peace for the West Riding.</w:t>
      </w:r>
    </w:p>
    <w:p w14:paraId="44400895" w14:textId="77777777" w:rsidR="00171D49" w:rsidRDefault="00171D49" w:rsidP="00171D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1461-67 p.577)</w:t>
      </w:r>
    </w:p>
    <w:p w14:paraId="67960927" w14:textId="77777777" w:rsidR="00171D49" w:rsidRDefault="00171D49" w:rsidP="00171D49">
      <w:pPr>
        <w:pStyle w:val="NoSpacing"/>
        <w:rPr>
          <w:rFonts w:cs="Times New Roman"/>
          <w:szCs w:val="24"/>
        </w:rPr>
      </w:pPr>
    </w:p>
    <w:p w14:paraId="01EA12E2" w14:textId="77777777" w:rsidR="00171D49" w:rsidRDefault="00171D49" w:rsidP="00171D49">
      <w:pPr>
        <w:pStyle w:val="NoSpacing"/>
        <w:rPr>
          <w:rFonts w:cs="Times New Roman"/>
          <w:szCs w:val="24"/>
        </w:rPr>
      </w:pPr>
    </w:p>
    <w:p w14:paraId="0BE3294B" w14:textId="77777777" w:rsidR="00171D49" w:rsidRDefault="00171D49" w:rsidP="00171D4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2023</w:t>
      </w:r>
    </w:p>
    <w:p w14:paraId="78E241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5914F" w14:textId="77777777" w:rsidR="00171D49" w:rsidRDefault="00171D49" w:rsidP="009139A6">
      <w:r>
        <w:separator/>
      </w:r>
    </w:p>
  </w:endnote>
  <w:endnote w:type="continuationSeparator" w:id="0">
    <w:p w14:paraId="7D069454" w14:textId="77777777" w:rsidR="00171D49" w:rsidRDefault="00171D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49A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5EE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B69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B0617" w14:textId="77777777" w:rsidR="00171D49" w:rsidRDefault="00171D49" w:rsidP="009139A6">
      <w:r>
        <w:separator/>
      </w:r>
    </w:p>
  </w:footnote>
  <w:footnote w:type="continuationSeparator" w:id="0">
    <w:p w14:paraId="52A35D53" w14:textId="77777777" w:rsidR="00171D49" w:rsidRDefault="00171D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E8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B9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DF3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D49"/>
    <w:rsid w:val="000666E0"/>
    <w:rsid w:val="00171D4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70B1F"/>
  <w15:chartTrackingRefBased/>
  <w15:docId w15:val="{B0865884-6783-46C5-B848-4CA311611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2023-04-03T15:14:00Z</dcterms:created>
  <dcterms:modified xsi:type="dcterms:W3CDTF">2023-04-03T15:14:00Z</dcterms:modified>
</cp:coreProperties>
</file>